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788145F2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0B0F" w:rsidRPr="00230B0F">
        <w:rPr>
          <w:b/>
          <w:i/>
          <w:noProof/>
          <w:sz w:val="28"/>
        </w:rPr>
        <w:t>S5-226586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C41F6B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TS 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211A5E2E" w:rsidR="000B560D" w:rsidRPr="00410371" w:rsidRDefault="00C41F6B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0B0F" w:rsidRPr="00230B0F">
              <w:rPr>
                <w:b/>
                <w:noProof/>
                <w:sz w:val="28"/>
              </w:rPr>
              <w:t>0836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C41F6B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18775A61" w:rsidR="000B560D" w:rsidRPr="00410371" w:rsidRDefault="00C41F6B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2A7B">
              <w:rPr>
                <w:b/>
                <w:noProof/>
                <w:sz w:val="28"/>
              </w:rPr>
              <w:t>1</w:t>
            </w:r>
            <w:r w:rsidR="00AB116E">
              <w:rPr>
                <w:b/>
                <w:noProof/>
                <w:sz w:val="28"/>
              </w:rPr>
              <w:t>6</w:t>
            </w:r>
            <w:r w:rsidR="00372A7B">
              <w:rPr>
                <w:b/>
                <w:noProof/>
                <w:sz w:val="28"/>
              </w:rPr>
              <w:t>.</w:t>
            </w:r>
            <w:r w:rsidR="00AB116E">
              <w:rPr>
                <w:b/>
                <w:noProof/>
                <w:sz w:val="28"/>
              </w:rPr>
              <w:t>13</w:t>
            </w:r>
            <w:r w:rsidR="00372A7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B11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556B889" w:rsidR="000B560D" w:rsidRDefault="0060390E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Consistency in use of </w:t>
            </w:r>
            <w:proofErr w:type="spellStart"/>
            <w:r>
              <w:t>servAttrCom</w:t>
            </w:r>
            <w:proofErr w:type="spellEnd"/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63BEDA34" w:rsidR="000B560D" w:rsidRDefault="00E333C2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2103122A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B116E">
              <w:t>11</w:t>
            </w:r>
            <w:r>
              <w:t>-</w:t>
            </w:r>
            <w:r w:rsidR="00AB116E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41908D8F" w:rsidR="000B560D" w:rsidRDefault="00262DFF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603CE88E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</w:t>
            </w:r>
            <w:r w:rsidR="00AB116E">
              <w:t>6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4DB7A124" w:rsidR="00164E87" w:rsidRDefault="00F56FEE" w:rsidP="00E17CE5">
            <w:pPr>
              <w:rPr>
                <w:noProof/>
              </w:rPr>
            </w:pPr>
            <w:r>
              <w:rPr>
                <w:noProof/>
              </w:rPr>
              <w:t xml:space="preserve">In the ServiceProfile </w:t>
            </w:r>
            <w:r w:rsidR="00E63C60">
              <w:rPr>
                <w:noProof/>
              </w:rPr>
              <w:t xml:space="preserve">many of the attribute originate </w:t>
            </w:r>
            <w:r w:rsidR="00DB3D21">
              <w:rPr>
                <w:noProof/>
              </w:rPr>
              <w:t xml:space="preserve">from the Generic Slice Template documented by GSMA. </w:t>
            </w:r>
            <w:r w:rsidR="00AA75F6">
              <w:rPr>
                <w:noProof/>
              </w:rPr>
              <w:t>They can easily be recognized in the ServiceProfile as the</w:t>
            </w:r>
            <w:r w:rsidR="00763D8D">
              <w:rPr>
                <w:noProof/>
              </w:rPr>
              <w:t xml:space="preserve"> datatype </w:t>
            </w:r>
            <w:r w:rsidR="007F1C37">
              <w:rPr>
                <w:noProof/>
              </w:rPr>
              <w:t xml:space="preserve">of those attributes </w:t>
            </w:r>
            <w:r w:rsidR="00763D8D">
              <w:rPr>
                <w:noProof/>
              </w:rPr>
              <w:t>include</w:t>
            </w:r>
            <w:r w:rsidR="007F1C37">
              <w:rPr>
                <w:noProof/>
              </w:rPr>
              <w:t>s</w:t>
            </w:r>
            <w:r w:rsidR="00763D8D">
              <w:rPr>
                <w:noProof/>
              </w:rPr>
              <w:t xml:space="preserve"> the ServAttrCom datatype. </w:t>
            </w:r>
            <w:r w:rsidR="00E574D6">
              <w:rPr>
                <w:noProof/>
              </w:rPr>
              <w:t>The attrib</w:t>
            </w:r>
            <w:r w:rsidR="008C454D">
              <w:rPr>
                <w:noProof/>
              </w:rPr>
              <w:t>ibute</w:t>
            </w:r>
            <w:r w:rsidR="00E574D6">
              <w:rPr>
                <w:noProof/>
              </w:rPr>
              <w:t xml:space="preserve"> properties of </w:t>
            </w:r>
            <w:r w:rsidR="008C454D">
              <w:rPr>
                <w:noProof/>
              </w:rPr>
              <w:t xml:space="preserve">the ServAttrCom attributes </w:t>
            </w:r>
            <w:r w:rsidR="007F1C37">
              <w:rPr>
                <w:noProof/>
              </w:rPr>
              <w:t>should be</w:t>
            </w:r>
            <w:r w:rsidR="008C454D">
              <w:rPr>
                <w:noProof/>
              </w:rPr>
              <w:t xml:space="preserve"> the same for all </w:t>
            </w:r>
            <w:r w:rsidR="00A35D00">
              <w:rPr>
                <w:noProof/>
              </w:rPr>
              <w:t xml:space="preserve">attributes </w:t>
            </w:r>
            <w:r w:rsidR="00E17CE5">
              <w:rPr>
                <w:noProof/>
              </w:rPr>
              <w:t>c</w:t>
            </w:r>
            <w:r w:rsidR="00A35D00">
              <w:rPr>
                <w:noProof/>
              </w:rPr>
              <w:t>ontain</w:t>
            </w:r>
            <w:r w:rsidR="00A66FBC">
              <w:rPr>
                <w:noProof/>
              </w:rPr>
              <w:t>ing servAttrCom</w:t>
            </w:r>
            <w:r w:rsidR="0067083D">
              <w:rPr>
                <w:noProof/>
              </w:rPr>
              <w:t xml:space="preserve">. However </w:t>
            </w:r>
            <w:r w:rsidR="0043742C">
              <w:rPr>
                <w:noProof/>
              </w:rPr>
              <w:t xml:space="preserve">for </w:t>
            </w:r>
            <w:proofErr w:type="spellStart"/>
            <w:r w:rsidR="00411FF1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411FF1">
              <w:t xml:space="preserve"> and </w:t>
            </w:r>
            <w:r w:rsidR="00411FF1" w:rsidRPr="00CE3560">
              <w:rPr>
                <w:rFonts w:ascii="Courier New" w:hAnsi="Courier New" w:cs="Courier New"/>
              </w:rPr>
              <w:t>n6Protection</w:t>
            </w:r>
            <w:r w:rsidR="0056387B">
              <w:rPr>
                <w:rFonts w:ascii="Courier New" w:hAnsi="Courier New" w:cs="Courier New"/>
              </w:rPr>
              <w:t xml:space="preserve"> </w:t>
            </w:r>
            <w:r w:rsidR="0056387B">
              <w:t xml:space="preserve">the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</w:t>
            </w:r>
            <w:proofErr w:type="spellStart"/>
            <w:r w:rsidR="0056387B">
              <w:t>isWriteable</w:t>
            </w:r>
            <w:proofErr w:type="spellEnd"/>
            <w:r w:rsidR="0056387B">
              <w:t xml:space="preserve"> = TRUE </w:t>
            </w:r>
            <w:r w:rsidR="00E17CE5">
              <w:t xml:space="preserve">while it should be like the other attributes where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is </w:t>
            </w:r>
            <w:r w:rsidR="0056387B" w:rsidRPr="00E437EA">
              <w:t>Writable=F</w:t>
            </w:r>
            <w:r w:rsidR="00E17CE5">
              <w:t>ALSE</w:t>
            </w:r>
            <w:r w:rsidR="0056387B" w:rsidRPr="00E437EA">
              <w:t>.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C6FAA" w14:textId="687E34D6" w:rsidR="00B802BD" w:rsidRDefault="00A9687C" w:rsidP="00053EC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Update </w:t>
            </w:r>
            <w:r w:rsidR="00B802BD">
              <w:t xml:space="preserve">the </w:t>
            </w:r>
            <w:r>
              <w:t xml:space="preserve">dataType definition for </w:t>
            </w:r>
            <w:proofErr w:type="spellStart"/>
            <w:r w:rsidR="00B802BD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B802BD">
              <w:t xml:space="preserve"> and </w:t>
            </w:r>
            <w:r w:rsidR="00B802BD" w:rsidRPr="00CE3560">
              <w:rPr>
                <w:rFonts w:ascii="Courier New" w:hAnsi="Courier New" w:cs="Courier New"/>
              </w:rPr>
              <w:t>n6Protection</w:t>
            </w:r>
            <w:r w:rsidR="00B802BD">
              <w:t xml:space="preserve">, </w:t>
            </w:r>
            <w:r w:rsidR="00CB1A75">
              <w:t xml:space="preserve">by changing the </w:t>
            </w:r>
            <w:proofErr w:type="spellStart"/>
            <w:r w:rsidR="00B802BD" w:rsidRPr="008D012E">
              <w:rPr>
                <w:rFonts w:ascii="Courier New" w:hAnsi="Courier New" w:cs="Courier New"/>
              </w:rPr>
              <w:t>servAttrCom</w:t>
            </w:r>
            <w:proofErr w:type="spellEnd"/>
            <w:r w:rsidR="00B802BD">
              <w:t xml:space="preserve"> </w:t>
            </w:r>
            <w:r w:rsidR="00CB1A75">
              <w:t xml:space="preserve">in those definitions to </w:t>
            </w:r>
            <w:r w:rsidR="00B802BD" w:rsidRPr="00CE3560">
              <w:t>is</w:t>
            </w:r>
            <w:r w:rsidR="00B802BD">
              <w:t xml:space="preserve"> </w:t>
            </w:r>
            <w:r w:rsidR="00B802BD" w:rsidRPr="00CE3560">
              <w:t>Writable=F</w:t>
            </w:r>
            <w:r w:rsidR="00CB1A75">
              <w:t>ALSE</w:t>
            </w:r>
            <w:r w:rsidR="00B802BD" w:rsidRPr="00CE3560">
              <w:t xml:space="preserve">. </w:t>
            </w:r>
            <w:r w:rsidR="00B802BD">
              <w:t xml:space="preserve"> </w:t>
            </w:r>
          </w:p>
          <w:p w14:paraId="1C925D90" w14:textId="3FE3FCD5" w:rsidR="00F13B4C" w:rsidRDefault="007D04EE" w:rsidP="00CB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D36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28C8E042" w:rsidR="000B560D" w:rsidRDefault="007D04EE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163E4">
              <w:rPr>
                <w:noProof/>
              </w:rPr>
              <w:t xml:space="preserve">3.8.2, </w:t>
            </w:r>
            <w:r w:rsidR="00136860">
              <w:rPr>
                <w:noProof/>
              </w:rPr>
              <w:t>6.3.32</w:t>
            </w:r>
            <w:r w:rsidR="0060390E">
              <w:rPr>
                <w:noProof/>
              </w:rPr>
              <w:t>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212EE6EF" w:rsidR="009419EC" w:rsidRDefault="005C59B0" w:rsidP="004C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Yang impact only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30A5BCAA" w:rsidR="00DD570A" w:rsidRDefault="002D6E9B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First</w:t>
      </w:r>
      <w:r w:rsidR="00DD570A">
        <w:rPr>
          <w:lang w:eastAsia="zh-CN"/>
        </w:rPr>
        <w:t xml:space="preserve"> change</w:t>
      </w:r>
    </w:p>
    <w:p w14:paraId="42E56DF1" w14:textId="77777777" w:rsidR="00127A90" w:rsidRDefault="00127A90" w:rsidP="00127A90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DeterminComm</w:t>
      </w:r>
      <w:proofErr w:type="spellEnd"/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  <w:bookmarkEnd w:id="2"/>
      <w:bookmarkEnd w:id="3"/>
      <w:bookmarkEnd w:id="4"/>
      <w:bookmarkEnd w:id="5"/>
    </w:p>
    <w:p w14:paraId="76B79316" w14:textId="77777777" w:rsidR="00127A90" w:rsidRDefault="00127A90" w:rsidP="00127A90">
      <w:pPr>
        <w:pStyle w:val="Heading4"/>
        <w:rPr>
          <w:lang w:eastAsia="zh-CN"/>
        </w:rPr>
      </w:pPr>
      <w:bookmarkStart w:id="6" w:name="_Toc59183232"/>
      <w:bookmarkStart w:id="7" w:name="_Toc59184698"/>
      <w:bookmarkStart w:id="8" w:name="_Toc59195633"/>
      <w:bookmarkStart w:id="9" w:name="_Toc59440061"/>
      <w:bookmarkStart w:id="10" w:name="_Toc67990484"/>
      <w:r>
        <w:t>6.3.8.1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7B929957" w14:textId="77777777" w:rsidR="00127A90" w:rsidRDefault="00127A90" w:rsidP="00127A90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4211A39A" w14:textId="77777777" w:rsidR="00127A90" w:rsidRDefault="00127A90" w:rsidP="00127A90">
      <w:pPr>
        <w:pStyle w:val="Heading4"/>
      </w:pPr>
      <w:bookmarkStart w:id="11" w:name="_Toc59183233"/>
      <w:bookmarkStart w:id="12" w:name="_Toc59184699"/>
      <w:bookmarkStart w:id="13" w:name="_Toc59195634"/>
      <w:bookmarkStart w:id="14" w:name="_Toc59440062"/>
      <w:bookmarkStart w:id="15" w:name="_Toc67990485"/>
      <w:r>
        <w:lastRenderedPageBreak/>
        <w:t>6.3.8.2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39BE34AB" w14:textId="77777777" w:rsidR="00127A90" w:rsidRPr="00F17312" w:rsidRDefault="00127A90" w:rsidP="00127A9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127A90" w14:paraId="70A4D6A1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F76946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8E8483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7E6682" w14:textId="77777777" w:rsidR="00127A90" w:rsidRDefault="00127A90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F9006" w14:textId="77777777" w:rsidR="00127A90" w:rsidRDefault="00127A90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B50753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E6F07E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27A90" w14:paraId="78312884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BEB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B9D6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1D22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8BC0" w14:textId="7A852B4C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17" w:author="Ericsson user 2" w:date="2022-10-21T15:57:00Z">
              <w:r w:rsidR="002D6E9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BE3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D30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27A90" w14:paraId="34CE74D8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4FF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939F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224F" w14:textId="77777777" w:rsidR="00127A90" w:rsidRDefault="00127A90" w:rsidP="007368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31F4" w14:textId="77777777" w:rsidR="00127A90" w:rsidRDefault="00127A90" w:rsidP="007368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DDC" w14:textId="77777777" w:rsidR="00127A90" w:rsidRDefault="00127A90" w:rsidP="007368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796" w14:textId="77777777" w:rsidR="00127A90" w:rsidRDefault="00127A90" w:rsidP="007368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7A90" w14:paraId="29BA2084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43A7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EEC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3F2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8E4E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15AF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C220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7E2817" w14:textId="77777777" w:rsidR="00127A90" w:rsidRPr="00F17312" w:rsidRDefault="00127A90" w:rsidP="00127A90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56D4E6C7" w14:textId="77777777" w:rsidR="00127A90" w:rsidRDefault="00127A90" w:rsidP="00127A90">
      <w:pPr>
        <w:pStyle w:val="Heading4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27A90" w:rsidRPr="003C6572" w14:paraId="3D4022DD" w14:textId="77777777" w:rsidTr="007368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633C3" w14:textId="77777777" w:rsidR="00127A90" w:rsidRPr="003C6572" w:rsidRDefault="00127A90" w:rsidP="007368BE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CA704" w14:textId="77777777" w:rsidR="00127A90" w:rsidRPr="003C6572" w:rsidRDefault="00127A90" w:rsidP="007368BE">
            <w:pPr>
              <w:pStyle w:val="TAH"/>
            </w:pPr>
            <w:r w:rsidRPr="003C6572">
              <w:t>Definition</w:t>
            </w:r>
          </w:p>
        </w:tc>
      </w:tr>
      <w:tr w:rsidR="00127A90" w:rsidRPr="00A24171" w14:paraId="6518876F" w14:textId="77777777" w:rsidTr="007368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D07" w14:textId="77777777" w:rsidR="00127A90" w:rsidRPr="003C6572" w:rsidRDefault="00127A90" w:rsidP="007368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018" w14:textId="77777777" w:rsidR="00127A90" w:rsidRPr="00A24171" w:rsidRDefault="00127A90" w:rsidP="007368BE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7910886F" w14:textId="77777777" w:rsidR="00127A90" w:rsidRDefault="00127A90" w:rsidP="00127A90"/>
    <w:p w14:paraId="247A46FB" w14:textId="2928CF52" w:rsidR="002D6E9B" w:rsidRDefault="002D6E9B" w:rsidP="002D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Second change</w:t>
      </w:r>
    </w:p>
    <w:p w14:paraId="57A6E88F" w14:textId="77777777" w:rsidR="002D6E9B" w:rsidRDefault="002D6E9B" w:rsidP="002D6E9B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&lt;&lt;dataType&gt;&gt;</w:t>
      </w:r>
    </w:p>
    <w:p w14:paraId="39348F90" w14:textId="77777777" w:rsidR="002D6E9B" w:rsidRDefault="002D6E9B" w:rsidP="002D6E9B">
      <w:pPr>
        <w:pStyle w:val="Heading4"/>
      </w:pPr>
      <w:r>
        <w:t>6.3.32.1</w:t>
      </w:r>
      <w:r>
        <w:tab/>
        <w:t>Definition</w:t>
      </w:r>
    </w:p>
    <w:p w14:paraId="30746A72" w14:textId="77777777" w:rsidR="002D6E9B" w:rsidRDefault="002D6E9B" w:rsidP="002D6E9B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ServiceProfile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D2456CD" w14:textId="77777777" w:rsidR="002D6E9B" w:rsidRDefault="002D6E9B" w:rsidP="002D6E9B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7622E9EF" w14:textId="77777777" w:rsidR="002D6E9B" w:rsidRPr="00F17312" w:rsidRDefault="002D6E9B" w:rsidP="002D6E9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D6E9B" w14:paraId="4B7FFACE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757295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B9823E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C63C46" w14:textId="77777777" w:rsidR="002D6E9B" w:rsidRDefault="002D6E9B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03024E" w14:textId="77777777" w:rsidR="002D6E9B" w:rsidRDefault="002D6E9B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C18A4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CA2F29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2D6E9B" w14:paraId="522DF35B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28C" w14:textId="77777777" w:rsidR="002D6E9B" w:rsidRDefault="002D6E9B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B2F1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9639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E46" w14:textId="262DC398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24" w:author="Ericsson user 2" w:date="2022-10-21T15:57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AF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458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D6E9B" w14:paraId="0F41251C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DD86" w14:textId="77777777" w:rsidR="002D6E9B" w:rsidRDefault="002D6E9B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7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6D4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DB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EC4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3243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3964E2" w14:textId="77777777" w:rsidR="002D6E9B" w:rsidRPr="00F17312" w:rsidRDefault="002D6E9B" w:rsidP="002D6E9B"/>
    <w:p w14:paraId="21E01768" w14:textId="77777777" w:rsidR="002D6E9B" w:rsidRDefault="002D6E9B" w:rsidP="002D6E9B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2D6E9B" w14:paraId="2520AE55" w14:textId="77777777" w:rsidTr="007368B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EBA70" w14:textId="77777777" w:rsidR="002D6E9B" w:rsidRDefault="002D6E9B" w:rsidP="007368BE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73235E" w14:textId="77777777" w:rsidR="002D6E9B" w:rsidRDefault="002D6E9B" w:rsidP="007368BE">
            <w:pPr>
              <w:pStyle w:val="TAH"/>
            </w:pPr>
            <w:r>
              <w:t>Definition</w:t>
            </w:r>
          </w:p>
        </w:tc>
      </w:tr>
      <w:tr w:rsidR="002D6E9B" w14:paraId="5403DA7D" w14:textId="77777777" w:rsidTr="007368B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BCE8" w14:textId="77777777" w:rsidR="002D6E9B" w:rsidRDefault="002D6E9B" w:rsidP="007368BE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BCD" w14:textId="77777777" w:rsidR="002D6E9B" w:rsidRDefault="002D6E9B" w:rsidP="007368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Only valid when the attribute is in ServiceProfile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Otherwise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shall be absent.</w:t>
            </w:r>
          </w:p>
        </w:tc>
      </w:tr>
    </w:tbl>
    <w:p w14:paraId="32E1C048" w14:textId="77777777" w:rsidR="002D6E9B" w:rsidRDefault="002D6E9B" w:rsidP="002D6E9B">
      <w:pPr>
        <w:rPr>
          <w:lang w:eastAsia="zh-CN"/>
        </w:rPr>
      </w:pPr>
    </w:p>
    <w:p w14:paraId="253AB10C" w14:textId="77777777" w:rsidR="002D6E9B" w:rsidRDefault="002D6E9B" w:rsidP="00D27878"/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6F8E" w14:textId="77777777" w:rsidR="00C41F6B" w:rsidRDefault="00C41F6B">
      <w:r>
        <w:separator/>
      </w:r>
    </w:p>
  </w:endnote>
  <w:endnote w:type="continuationSeparator" w:id="0">
    <w:p w14:paraId="5201AFCC" w14:textId="77777777" w:rsidR="00C41F6B" w:rsidRDefault="00C41F6B">
      <w:r>
        <w:continuationSeparator/>
      </w:r>
    </w:p>
  </w:endnote>
  <w:endnote w:type="continuationNotice" w:id="1">
    <w:p w14:paraId="1CEBB2A2" w14:textId="77777777" w:rsidR="00C41F6B" w:rsidRDefault="00C41F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B2B6" w14:textId="77777777" w:rsidR="00C41F6B" w:rsidRDefault="00C41F6B">
      <w:r>
        <w:separator/>
      </w:r>
    </w:p>
  </w:footnote>
  <w:footnote w:type="continuationSeparator" w:id="0">
    <w:p w14:paraId="0018FBA6" w14:textId="77777777" w:rsidR="00C41F6B" w:rsidRDefault="00C41F6B">
      <w:r>
        <w:continuationSeparator/>
      </w:r>
    </w:p>
  </w:footnote>
  <w:footnote w:type="continuationNotice" w:id="1">
    <w:p w14:paraId="564FDBAA" w14:textId="77777777" w:rsidR="00C41F6B" w:rsidRDefault="00C41F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471DB"/>
    <w:multiLevelType w:val="hybridMultilevel"/>
    <w:tmpl w:val="A9B06998"/>
    <w:lvl w:ilvl="0" w:tplc="1B04F2A8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33860"/>
    <w:rsid w:val="00046389"/>
    <w:rsid w:val="00053EC0"/>
    <w:rsid w:val="00074722"/>
    <w:rsid w:val="000819D8"/>
    <w:rsid w:val="000934A6"/>
    <w:rsid w:val="000A2773"/>
    <w:rsid w:val="000A2C6C"/>
    <w:rsid w:val="000A4660"/>
    <w:rsid w:val="000B560D"/>
    <w:rsid w:val="000B573F"/>
    <w:rsid w:val="000D01C4"/>
    <w:rsid w:val="000D1B5B"/>
    <w:rsid w:val="000D4C39"/>
    <w:rsid w:val="0010401F"/>
    <w:rsid w:val="00112FC3"/>
    <w:rsid w:val="00113A3A"/>
    <w:rsid w:val="00127A90"/>
    <w:rsid w:val="00136860"/>
    <w:rsid w:val="00164E87"/>
    <w:rsid w:val="00173FA3"/>
    <w:rsid w:val="00184B6F"/>
    <w:rsid w:val="0018510A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0B0F"/>
    <w:rsid w:val="00244C9A"/>
    <w:rsid w:val="00247216"/>
    <w:rsid w:val="00260AEC"/>
    <w:rsid w:val="002614B8"/>
    <w:rsid w:val="002619BA"/>
    <w:rsid w:val="00262263"/>
    <w:rsid w:val="00262DFF"/>
    <w:rsid w:val="00266700"/>
    <w:rsid w:val="002A1857"/>
    <w:rsid w:val="002A3C9A"/>
    <w:rsid w:val="002B222D"/>
    <w:rsid w:val="002B5523"/>
    <w:rsid w:val="002C7F38"/>
    <w:rsid w:val="002D6E69"/>
    <w:rsid w:val="002D6E9B"/>
    <w:rsid w:val="002E5EA3"/>
    <w:rsid w:val="0030628A"/>
    <w:rsid w:val="00306954"/>
    <w:rsid w:val="00334659"/>
    <w:rsid w:val="00341250"/>
    <w:rsid w:val="0035122B"/>
    <w:rsid w:val="00353451"/>
    <w:rsid w:val="00360D9C"/>
    <w:rsid w:val="003612BE"/>
    <w:rsid w:val="00363B72"/>
    <w:rsid w:val="00371032"/>
    <w:rsid w:val="00371B44"/>
    <w:rsid w:val="00372A7B"/>
    <w:rsid w:val="00386E57"/>
    <w:rsid w:val="00390F0D"/>
    <w:rsid w:val="003C122B"/>
    <w:rsid w:val="003C5A97"/>
    <w:rsid w:val="003C7A04"/>
    <w:rsid w:val="003E743D"/>
    <w:rsid w:val="003F52B2"/>
    <w:rsid w:val="00404381"/>
    <w:rsid w:val="00411FF1"/>
    <w:rsid w:val="0043742C"/>
    <w:rsid w:val="00440414"/>
    <w:rsid w:val="00443C04"/>
    <w:rsid w:val="004558E9"/>
    <w:rsid w:val="0045777E"/>
    <w:rsid w:val="00461804"/>
    <w:rsid w:val="004752B1"/>
    <w:rsid w:val="0049304C"/>
    <w:rsid w:val="004A334C"/>
    <w:rsid w:val="004B3753"/>
    <w:rsid w:val="004C0D6E"/>
    <w:rsid w:val="004C1295"/>
    <w:rsid w:val="004C31D2"/>
    <w:rsid w:val="004D55C2"/>
    <w:rsid w:val="004E5117"/>
    <w:rsid w:val="00520BFA"/>
    <w:rsid w:val="00521131"/>
    <w:rsid w:val="00527C0B"/>
    <w:rsid w:val="00535A1F"/>
    <w:rsid w:val="005410F6"/>
    <w:rsid w:val="00543A53"/>
    <w:rsid w:val="00546E9B"/>
    <w:rsid w:val="0055653D"/>
    <w:rsid w:val="0056375E"/>
    <w:rsid w:val="0056387B"/>
    <w:rsid w:val="005729C4"/>
    <w:rsid w:val="0059227B"/>
    <w:rsid w:val="005B0966"/>
    <w:rsid w:val="005B358A"/>
    <w:rsid w:val="005B795D"/>
    <w:rsid w:val="005C0416"/>
    <w:rsid w:val="005C59B0"/>
    <w:rsid w:val="005D4654"/>
    <w:rsid w:val="005D605C"/>
    <w:rsid w:val="005E2988"/>
    <w:rsid w:val="005E7518"/>
    <w:rsid w:val="0060390E"/>
    <w:rsid w:val="00610508"/>
    <w:rsid w:val="00613820"/>
    <w:rsid w:val="006163E4"/>
    <w:rsid w:val="00652248"/>
    <w:rsid w:val="00657B80"/>
    <w:rsid w:val="006636A3"/>
    <w:rsid w:val="0067083D"/>
    <w:rsid w:val="00675B3C"/>
    <w:rsid w:val="0069495C"/>
    <w:rsid w:val="006C445D"/>
    <w:rsid w:val="006D340A"/>
    <w:rsid w:val="006F1AD9"/>
    <w:rsid w:val="00715A1D"/>
    <w:rsid w:val="00745FAF"/>
    <w:rsid w:val="0074706B"/>
    <w:rsid w:val="00760BB0"/>
    <w:rsid w:val="0076157A"/>
    <w:rsid w:val="007635B3"/>
    <w:rsid w:val="00763D8D"/>
    <w:rsid w:val="00765AC6"/>
    <w:rsid w:val="00766910"/>
    <w:rsid w:val="00780913"/>
    <w:rsid w:val="007822E9"/>
    <w:rsid w:val="00784593"/>
    <w:rsid w:val="007A00EF"/>
    <w:rsid w:val="007B19EA"/>
    <w:rsid w:val="007C0A2D"/>
    <w:rsid w:val="007C27B0"/>
    <w:rsid w:val="007C7210"/>
    <w:rsid w:val="007D04EE"/>
    <w:rsid w:val="007F1C37"/>
    <w:rsid w:val="007F300B"/>
    <w:rsid w:val="007F69CC"/>
    <w:rsid w:val="008014C3"/>
    <w:rsid w:val="00850812"/>
    <w:rsid w:val="008568C5"/>
    <w:rsid w:val="00866096"/>
    <w:rsid w:val="00876B9A"/>
    <w:rsid w:val="00886CBD"/>
    <w:rsid w:val="008933BF"/>
    <w:rsid w:val="008A10C4"/>
    <w:rsid w:val="008B0248"/>
    <w:rsid w:val="008B549E"/>
    <w:rsid w:val="008C454D"/>
    <w:rsid w:val="008F5F33"/>
    <w:rsid w:val="00907D81"/>
    <w:rsid w:val="0091046A"/>
    <w:rsid w:val="009107CF"/>
    <w:rsid w:val="00926ABD"/>
    <w:rsid w:val="009419EC"/>
    <w:rsid w:val="00947F4E"/>
    <w:rsid w:val="00966D47"/>
    <w:rsid w:val="00992312"/>
    <w:rsid w:val="009A7752"/>
    <w:rsid w:val="009B4813"/>
    <w:rsid w:val="009C0DED"/>
    <w:rsid w:val="009D0FD9"/>
    <w:rsid w:val="00A0025B"/>
    <w:rsid w:val="00A14F4B"/>
    <w:rsid w:val="00A20ED6"/>
    <w:rsid w:val="00A2110A"/>
    <w:rsid w:val="00A35D00"/>
    <w:rsid w:val="00A37D7F"/>
    <w:rsid w:val="00A40574"/>
    <w:rsid w:val="00A46410"/>
    <w:rsid w:val="00A547B9"/>
    <w:rsid w:val="00A57688"/>
    <w:rsid w:val="00A66FBC"/>
    <w:rsid w:val="00A67830"/>
    <w:rsid w:val="00A806C6"/>
    <w:rsid w:val="00A81AF9"/>
    <w:rsid w:val="00A842E9"/>
    <w:rsid w:val="00A846F8"/>
    <w:rsid w:val="00A84A94"/>
    <w:rsid w:val="00A93BC0"/>
    <w:rsid w:val="00A9687C"/>
    <w:rsid w:val="00AA5DF7"/>
    <w:rsid w:val="00AA75F6"/>
    <w:rsid w:val="00AB116E"/>
    <w:rsid w:val="00AD1DAA"/>
    <w:rsid w:val="00AD411E"/>
    <w:rsid w:val="00AF1E23"/>
    <w:rsid w:val="00AF7F81"/>
    <w:rsid w:val="00B01AFF"/>
    <w:rsid w:val="00B05CC7"/>
    <w:rsid w:val="00B24088"/>
    <w:rsid w:val="00B27E39"/>
    <w:rsid w:val="00B350D8"/>
    <w:rsid w:val="00B44C68"/>
    <w:rsid w:val="00B60432"/>
    <w:rsid w:val="00B62D24"/>
    <w:rsid w:val="00B76763"/>
    <w:rsid w:val="00B7732B"/>
    <w:rsid w:val="00B802BD"/>
    <w:rsid w:val="00B879F0"/>
    <w:rsid w:val="00BA33B7"/>
    <w:rsid w:val="00BA40D0"/>
    <w:rsid w:val="00BC25AA"/>
    <w:rsid w:val="00BE32D2"/>
    <w:rsid w:val="00BE7063"/>
    <w:rsid w:val="00C022E3"/>
    <w:rsid w:val="00C206DE"/>
    <w:rsid w:val="00C22D17"/>
    <w:rsid w:val="00C40957"/>
    <w:rsid w:val="00C41F6B"/>
    <w:rsid w:val="00C4712D"/>
    <w:rsid w:val="00C555C9"/>
    <w:rsid w:val="00C60F5C"/>
    <w:rsid w:val="00C672A2"/>
    <w:rsid w:val="00C819D2"/>
    <w:rsid w:val="00C94F55"/>
    <w:rsid w:val="00CA1750"/>
    <w:rsid w:val="00CA4046"/>
    <w:rsid w:val="00CA63C5"/>
    <w:rsid w:val="00CA7D62"/>
    <w:rsid w:val="00CB004A"/>
    <w:rsid w:val="00CB07A8"/>
    <w:rsid w:val="00CB1A75"/>
    <w:rsid w:val="00CC313E"/>
    <w:rsid w:val="00CD445B"/>
    <w:rsid w:val="00CD4A57"/>
    <w:rsid w:val="00CF2006"/>
    <w:rsid w:val="00D146F1"/>
    <w:rsid w:val="00D15546"/>
    <w:rsid w:val="00D22866"/>
    <w:rsid w:val="00D27878"/>
    <w:rsid w:val="00D33604"/>
    <w:rsid w:val="00D34FDA"/>
    <w:rsid w:val="00D36D72"/>
    <w:rsid w:val="00D37B08"/>
    <w:rsid w:val="00D437FF"/>
    <w:rsid w:val="00D5130C"/>
    <w:rsid w:val="00D62265"/>
    <w:rsid w:val="00D62674"/>
    <w:rsid w:val="00D8512E"/>
    <w:rsid w:val="00D87CB0"/>
    <w:rsid w:val="00DA1E58"/>
    <w:rsid w:val="00DB3D21"/>
    <w:rsid w:val="00DC0034"/>
    <w:rsid w:val="00DC1055"/>
    <w:rsid w:val="00DD570A"/>
    <w:rsid w:val="00DE4EF2"/>
    <w:rsid w:val="00DF26B4"/>
    <w:rsid w:val="00DF2C0E"/>
    <w:rsid w:val="00E02AE3"/>
    <w:rsid w:val="00E04DB6"/>
    <w:rsid w:val="00E06FFB"/>
    <w:rsid w:val="00E17CE5"/>
    <w:rsid w:val="00E23171"/>
    <w:rsid w:val="00E24BA4"/>
    <w:rsid w:val="00E30155"/>
    <w:rsid w:val="00E333C2"/>
    <w:rsid w:val="00E44E8E"/>
    <w:rsid w:val="00E574D6"/>
    <w:rsid w:val="00E63C60"/>
    <w:rsid w:val="00E70133"/>
    <w:rsid w:val="00E77C11"/>
    <w:rsid w:val="00E91FE1"/>
    <w:rsid w:val="00EA5E95"/>
    <w:rsid w:val="00EA7B32"/>
    <w:rsid w:val="00EB300B"/>
    <w:rsid w:val="00ED4954"/>
    <w:rsid w:val="00ED5A43"/>
    <w:rsid w:val="00ED6B2A"/>
    <w:rsid w:val="00ED6F0F"/>
    <w:rsid w:val="00EE0943"/>
    <w:rsid w:val="00EE33A2"/>
    <w:rsid w:val="00EF6363"/>
    <w:rsid w:val="00F13B4C"/>
    <w:rsid w:val="00F56FEE"/>
    <w:rsid w:val="00F67A1C"/>
    <w:rsid w:val="00F82C5B"/>
    <w:rsid w:val="00F82E79"/>
    <w:rsid w:val="00F84679"/>
    <w:rsid w:val="00F8555F"/>
    <w:rsid w:val="00FA402C"/>
    <w:rsid w:val="00FB261A"/>
    <w:rsid w:val="00FB3E36"/>
    <w:rsid w:val="00FC26D6"/>
    <w:rsid w:val="00FE53E4"/>
    <w:rsid w:val="00FE58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CA63C5"/>
    <w:rPr>
      <w:color w:val="605E5C"/>
      <w:shd w:val="clear" w:color="auto" w:fill="E1DFDD"/>
    </w:rPr>
  </w:style>
  <w:style w:type="paragraph" w:customStyle="1" w:styleId="TAJ">
    <w:name w:val="TAJ"/>
    <w:basedOn w:val="TH"/>
    <w:rsid w:val="00262263"/>
    <w:rPr>
      <w:rFonts w:eastAsia="Times New Roman"/>
    </w:rPr>
  </w:style>
  <w:style w:type="paragraph" w:customStyle="1" w:styleId="Guidance">
    <w:name w:val="Guidance"/>
    <w:basedOn w:val="Normal"/>
    <w:rsid w:val="00262263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2622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6226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622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2622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622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622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622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6226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622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22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226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26226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26226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26226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26226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262263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uiPriority w:val="99"/>
    <w:semiHidden/>
    <w:rsid w:val="002622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6226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2622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622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226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6226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6226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26226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26226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262263"/>
  </w:style>
  <w:style w:type="character" w:customStyle="1" w:styleId="NOZchn">
    <w:name w:val="NO Zchn"/>
    <w:locked/>
    <w:rsid w:val="0026226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62263"/>
  </w:style>
  <w:style w:type="character" w:customStyle="1" w:styleId="spellingerror">
    <w:name w:val="spellingerror"/>
    <w:rsid w:val="00262263"/>
  </w:style>
  <w:style w:type="character" w:customStyle="1" w:styleId="eop">
    <w:name w:val="eop"/>
    <w:rsid w:val="00262263"/>
  </w:style>
  <w:style w:type="character" w:customStyle="1" w:styleId="EXCar">
    <w:name w:val="EX Car"/>
    <w:rsid w:val="00262263"/>
    <w:rPr>
      <w:lang w:val="en-GB" w:eastAsia="en-US"/>
    </w:rPr>
  </w:style>
  <w:style w:type="character" w:customStyle="1" w:styleId="TAHChar">
    <w:name w:val="TAH Char"/>
    <w:rsid w:val="0026226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6226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262263"/>
  </w:style>
  <w:style w:type="character" w:customStyle="1" w:styleId="line">
    <w:name w:val="line"/>
    <w:rsid w:val="00262263"/>
  </w:style>
  <w:style w:type="table" w:customStyle="1" w:styleId="11">
    <w:name w:val="网格表 1 浅色1"/>
    <w:basedOn w:val="TableNormal"/>
    <w:uiPriority w:val="46"/>
    <w:rsid w:val="0026226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6226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26226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6226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en-IE"/>
    </w:rPr>
  </w:style>
  <w:style w:type="paragraph" w:customStyle="1" w:styleId="B1">
    <w:name w:val="B1+"/>
    <w:basedOn w:val="Normal"/>
    <w:link w:val="B1Car"/>
    <w:rsid w:val="0026226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62263"/>
    <w:rPr>
      <w:rFonts w:ascii="Times New Roman" w:eastAsia="Times New Roman" w:hAnsi="Times New Roman"/>
      <w:lang w:val="en-GB" w:eastAsia="en-US"/>
    </w:rPr>
  </w:style>
  <w:style w:type="character" w:styleId="Emphasis">
    <w:name w:val="Emphasis"/>
    <w:uiPriority w:val="20"/>
    <w:qFormat/>
    <w:rsid w:val="00262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126</cp:revision>
  <cp:lastPrinted>1900-01-01T00:00:00Z</cp:lastPrinted>
  <dcterms:created xsi:type="dcterms:W3CDTF">2022-10-20T08:18:00Z</dcterms:created>
  <dcterms:modified xsi:type="dcterms:W3CDTF">2022-11-04T17:27:00Z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